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7DE7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0E2E9A15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39128AD6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A45849F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727CE62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2321108" w14:textId="77777777" w:rsidR="001B0D76" w:rsidRPr="008048F4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5F237271" w14:textId="6FF565FD" w:rsidR="001B0D76" w:rsidRPr="008048F4" w:rsidRDefault="001B0D76" w:rsidP="008048F4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>ANNE</w:t>
      </w:r>
      <w:r w:rsid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X </w:t>
      </w:r>
      <w:r w:rsidR="00674421"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VI: </w:t>
      </w:r>
      <w:r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DECLARACIÓ DE SUBMISSIÓ ALS JUTJATS I TRIBUNALS ESPANYOLS </w:t>
      </w:r>
    </w:p>
    <w:p w14:paraId="6DEA356F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color w:val="EE0000"/>
          <w:sz w:val="20"/>
          <w:szCs w:val="20"/>
          <w:lang w:val="ca-ES"/>
        </w:rPr>
      </w:pPr>
      <w:r w:rsidRPr="008048F4">
        <w:rPr>
          <w:rFonts w:ascii="Arial" w:eastAsia="Arial" w:hAnsi="Arial" w:cs="Arial"/>
          <w:color w:val="EE0000"/>
          <w:sz w:val="20"/>
          <w:szCs w:val="20"/>
          <w:lang w:val="ca-ES"/>
        </w:rPr>
        <w:t xml:space="preserve"> (empreses estrangeres) </w:t>
      </w:r>
    </w:p>
    <w:p w14:paraId="4D10E21A" w14:textId="77777777" w:rsidR="001B0D76" w:rsidRPr="008048F4" w:rsidRDefault="001B0D76" w:rsidP="001B0D76">
      <w:pPr>
        <w:spacing w:line="336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1BBEE62D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El/la Sr./Sra. ............................................................., amb DNI núm.............. , en nom propi o com a (càrrec)................ de l’empresa (nom).................., en nom i representació d’aquesta empresa, amb residència al carrer........................ número........, i amb NIF................., declara sota la seva responsabilitat que:</w:t>
      </w:r>
    </w:p>
    <w:p w14:paraId="059100F4" w14:textId="77777777" w:rsidR="001B0D76" w:rsidRPr="008048F4" w:rsidRDefault="001B0D76" w:rsidP="001B0D76">
      <w:pPr>
        <w:rPr>
          <w:rFonts w:ascii="Arial" w:eastAsia="Arial" w:hAnsi="Arial" w:cs="Arial"/>
          <w:sz w:val="20"/>
          <w:szCs w:val="20"/>
          <w:lang w:val="ca-ES"/>
        </w:rPr>
      </w:pPr>
    </w:p>
    <w:p w14:paraId="26DE3163" w14:textId="77777777" w:rsidR="001B0D76" w:rsidRPr="008048F4" w:rsidRDefault="001B0D76" w:rsidP="001B0D76">
      <w:pPr>
        <w:numPr>
          <w:ilvl w:val="0"/>
          <w:numId w:val="39"/>
        </w:numPr>
        <w:spacing w:after="200" w:line="276" w:lineRule="auto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351964E7" w14:textId="77777777" w:rsidR="001B0D76" w:rsidRPr="008048F4" w:rsidRDefault="001B0D76" w:rsidP="001B0D76">
      <w:pPr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2A40C5C4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I perquè consti, signo aquesta declaració.</w:t>
      </w:r>
    </w:p>
    <w:p w14:paraId="11EFAD7F" w14:textId="77777777" w:rsidR="001B0D76" w:rsidRPr="008048F4" w:rsidRDefault="001B0D76" w:rsidP="001B0D76">
      <w:pPr>
        <w:spacing w:line="37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32DFAAF1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(lloc i data )</w:t>
      </w:r>
    </w:p>
    <w:p w14:paraId="49ADB62B" w14:textId="77777777" w:rsidR="001B0D76" w:rsidRPr="008048F4" w:rsidRDefault="001B0D76" w:rsidP="001B0D76">
      <w:pPr>
        <w:spacing w:line="40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28326890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Signatura</w:t>
      </w: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BC59" w14:textId="77777777" w:rsidR="00F14476" w:rsidRDefault="00F14476" w:rsidP="002234F6">
      <w:pPr>
        <w:spacing w:after="0" w:line="240" w:lineRule="auto"/>
      </w:pPr>
      <w:r>
        <w:separator/>
      </w:r>
    </w:p>
  </w:endnote>
  <w:endnote w:type="continuationSeparator" w:id="0">
    <w:p w14:paraId="18301E95" w14:textId="77777777" w:rsidR="00F14476" w:rsidRDefault="00F14476" w:rsidP="002234F6">
      <w:pPr>
        <w:spacing w:after="0" w:line="240" w:lineRule="auto"/>
      </w:pPr>
      <w:r>
        <w:continuationSeparator/>
      </w:r>
    </w:p>
  </w:endnote>
  <w:endnote w:type="continuationNotice" w:id="1">
    <w:p w14:paraId="12226A79" w14:textId="77777777" w:rsidR="00F14476" w:rsidRDefault="00F14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proofErr w:type="spellStart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>Pàgina</w:t>
            </w:r>
            <w:proofErr w:type="spellEnd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4A36" w14:textId="77777777" w:rsidR="00F14476" w:rsidRDefault="00F14476" w:rsidP="002234F6">
      <w:pPr>
        <w:spacing w:after="0" w:line="240" w:lineRule="auto"/>
      </w:pPr>
      <w:r>
        <w:separator/>
      </w:r>
    </w:p>
  </w:footnote>
  <w:footnote w:type="continuationSeparator" w:id="0">
    <w:p w14:paraId="5FD12248" w14:textId="77777777" w:rsidR="00F14476" w:rsidRDefault="00F14476" w:rsidP="002234F6">
      <w:pPr>
        <w:spacing w:after="0" w:line="240" w:lineRule="auto"/>
      </w:pPr>
      <w:r>
        <w:continuationSeparator/>
      </w:r>
    </w:p>
  </w:footnote>
  <w:footnote w:type="continuationNotice" w:id="1">
    <w:p w14:paraId="771790F9" w14:textId="77777777" w:rsidR="00F14476" w:rsidRDefault="00F144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0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802A6E2" w14:textId="77777777" w:rsidR="003D2A44" w:rsidRDefault="003D2A44" w:rsidP="003D2A44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 w:rsidRPr="003D2A44">
            <w:rPr>
              <w:rFonts w:ascii="Arial" w:hAnsi="Arial" w:cs="Arial"/>
              <w:b/>
              <w:bCs/>
              <w:sz w:val="14"/>
              <w:szCs w:val="14"/>
            </w:rPr>
            <w:t>2025OSB0153</w:t>
          </w: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75EF1A63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Establiment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de l'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Acord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Marc d'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homologació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proveïdors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pel subministrament de copolímer d’acrilamida aniònic sòlid pel tractament del fang procedent de la potabilització d’aigua a l’ETAP Ter d’ATL</w:t>
          </w:r>
        </w:p>
      </w:tc>
      <w:bookmarkEnd w:id="0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4BA7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1FFB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C158E"/>
    <w:rsid w:val="004C24FA"/>
    <w:rsid w:val="004C2E7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60A3F"/>
    <w:rsid w:val="00961DA2"/>
    <w:rsid w:val="009628DD"/>
    <w:rsid w:val="00963472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5C2F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Props1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3</cp:revision>
  <cp:lastPrinted>2025-01-28T08:12:00Z</cp:lastPrinted>
  <dcterms:created xsi:type="dcterms:W3CDTF">2025-11-20T13:18:00Z</dcterms:created>
  <dcterms:modified xsi:type="dcterms:W3CDTF">2025-11-20T13:24:00Z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